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708" w:type="dxa"/>
        <w:tblInd w:w="-284" w:type="dxa"/>
        <w:tblLayout w:type="fixed"/>
        <w:tblCellMar>
          <w:left w:w="0" w:type="dxa"/>
          <w:right w:w="0" w:type="dxa"/>
        </w:tblCellMar>
        <w:tblLook w:val="00A0"/>
      </w:tblPr>
      <w:tblGrid>
        <w:gridCol w:w="269"/>
        <w:gridCol w:w="5544"/>
        <w:gridCol w:w="740"/>
        <w:gridCol w:w="640"/>
        <w:gridCol w:w="2023"/>
        <w:gridCol w:w="37"/>
        <w:gridCol w:w="640"/>
        <w:gridCol w:w="2000"/>
        <w:gridCol w:w="1850"/>
        <w:gridCol w:w="1850"/>
        <w:gridCol w:w="115"/>
      </w:tblGrid>
      <w:tr w:rsidR="00841AE9" w:rsidRPr="00BA28E5" w:rsidTr="000457E4">
        <w:trPr>
          <w:gridAfter w:val="1"/>
          <w:wAfter w:w="115" w:type="dxa"/>
          <w:trHeight w:val="1797"/>
        </w:trPr>
        <w:tc>
          <w:tcPr>
            <w:tcW w:w="9216" w:type="dxa"/>
            <w:gridSpan w:val="5"/>
          </w:tcPr>
          <w:p w:rsidR="00841AE9" w:rsidRPr="00BA28E5" w:rsidRDefault="00841AE9" w:rsidP="000857B6">
            <w:pPr>
              <w:rPr>
                <w:sz w:val="28"/>
                <w:szCs w:val="28"/>
              </w:rPr>
            </w:pPr>
          </w:p>
        </w:tc>
        <w:tc>
          <w:tcPr>
            <w:tcW w:w="6377" w:type="dxa"/>
            <w:gridSpan w:val="5"/>
            <w:tcMar>
              <w:right w:w="72" w:type="dxa"/>
            </w:tcMar>
          </w:tcPr>
          <w:p w:rsidR="00841AE9" w:rsidRDefault="00841AE9" w:rsidP="000857B6">
            <w:pPr>
              <w:jc w:val="center"/>
              <w:rPr>
                <w:rFonts w:ascii="Times New Roman" w:hAnsi="Times New Roman"/>
                <w:color w:val="000000"/>
                <w:sz w:val="30"/>
              </w:rPr>
            </w:pPr>
            <w:r>
              <w:rPr>
                <w:rFonts w:ascii="Times New Roman" w:hAnsi="Times New Roman"/>
                <w:color w:val="000000"/>
                <w:sz w:val="30"/>
              </w:rPr>
              <w:t>Приложение 6</w:t>
            </w:r>
          </w:p>
          <w:p w:rsidR="00841AE9" w:rsidRDefault="00841AE9" w:rsidP="000857B6">
            <w:pPr>
              <w:jc w:val="center"/>
              <w:rPr>
                <w:rFonts w:ascii="Times New Roman" w:hAnsi="Times New Roman"/>
                <w:color w:val="000000"/>
                <w:sz w:val="30"/>
              </w:rPr>
            </w:pPr>
            <w:r>
              <w:rPr>
                <w:rFonts w:ascii="Times New Roman" w:hAnsi="Times New Roman"/>
                <w:color w:val="000000"/>
                <w:sz w:val="30"/>
              </w:rPr>
              <w:t>к решению Собрания депутатов</w:t>
            </w:r>
          </w:p>
          <w:p w:rsidR="00841AE9" w:rsidRDefault="00841AE9" w:rsidP="000857B6">
            <w:pPr>
              <w:jc w:val="center"/>
              <w:rPr>
                <w:rFonts w:ascii="Times New Roman" w:hAnsi="Times New Roman"/>
                <w:color w:val="000000"/>
                <w:sz w:val="30"/>
              </w:rPr>
            </w:pPr>
            <w:r>
              <w:rPr>
                <w:rFonts w:ascii="Times New Roman" w:hAnsi="Times New Roman"/>
                <w:color w:val="000000"/>
                <w:sz w:val="30"/>
              </w:rPr>
              <w:t>«О бюджете Савоськинского сельского поселения Зимовниковского района на 2018 год</w:t>
            </w:r>
          </w:p>
          <w:p w:rsidR="00841AE9" w:rsidRDefault="00841AE9" w:rsidP="000857B6">
            <w:pPr>
              <w:jc w:val="center"/>
              <w:rPr>
                <w:rFonts w:ascii="Times New Roman" w:hAnsi="Times New Roman"/>
                <w:color w:val="000000"/>
                <w:sz w:val="30"/>
              </w:rPr>
            </w:pPr>
            <w:r>
              <w:rPr>
                <w:rFonts w:ascii="Times New Roman" w:hAnsi="Times New Roman"/>
                <w:color w:val="000000"/>
                <w:sz w:val="30"/>
              </w:rPr>
              <w:t>и на плановый период 2019 и 2020 годов»</w:t>
            </w:r>
          </w:p>
        </w:tc>
      </w:tr>
      <w:tr w:rsidR="00841AE9" w:rsidRPr="00BA28E5" w:rsidTr="000857B6">
        <w:trPr>
          <w:trHeight w:val="58"/>
        </w:trPr>
        <w:tc>
          <w:tcPr>
            <w:tcW w:w="15708" w:type="dxa"/>
            <w:gridSpan w:val="11"/>
          </w:tcPr>
          <w:p w:rsidR="00841AE9" w:rsidRPr="00BA28E5" w:rsidRDefault="00841AE9" w:rsidP="000857B6"/>
        </w:tc>
      </w:tr>
      <w:tr w:rsidR="00841AE9" w:rsidRPr="00BA28E5" w:rsidTr="000857B6">
        <w:trPr>
          <w:gridAfter w:val="1"/>
          <w:wAfter w:w="115" w:type="dxa"/>
          <w:trHeight w:val="1702"/>
        </w:trPr>
        <w:tc>
          <w:tcPr>
            <w:tcW w:w="15593" w:type="dxa"/>
            <w:gridSpan w:val="10"/>
            <w:tcMar>
              <w:right w:w="72" w:type="dxa"/>
            </w:tcMar>
            <w:vAlign w:val="bottom"/>
          </w:tcPr>
          <w:p w:rsidR="00841AE9" w:rsidRDefault="00841AE9" w:rsidP="000857B6">
            <w:pPr>
              <w:jc w:val="center"/>
              <w:rPr>
                <w:rFonts w:ascii="Times New Roman" w:hAnsi="Times New Roman"/>
                <w:b/>
                <w:color w:val="000000"/>
                <w:sz w:val="30"/>
              </w:rPr>
            </w:pPr>
          </w:p>
          <w:p w:rsidR="00841AE9" w:rsidRPr="00BA1CF8" w:rsidRDefault="00841AE9" w:rsidP="007243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A1CF8">
              <w:rPr>
                <w:rFonts w:ascii="Times New Roman" w:hAnsi="Times New Roman"/>
                <w:b/>
                <w:sz w:val="28"/>
                <w:szCs w:val="28"/>
              </w:rPr>
              <w:t xml:space="preserve">Распределение бюджетных ассигнований по разделам, подразделам, целевым статьям </w:t>
            </w:r>
          </w:p>
          <w:p w:rsidR="00841AE9" w:rsidRDefault="00841AE9" w:rsidP="007243DD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BA1CF8">
              <w:rPr>
                <w:rFonts w:ascii="Times New Roman" w:hAnsi="Times New Roman"/>
                <w:b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муниципальных программ Савоськинского сельского поселения</w:t>
            </w:r>
            <w:r w:rsidRPr="00BA1CF8">
              <w:rPr>
                <w:rFonts w:ascii="Times New Roman" w:hAnsi="Times New Roman"/>
                <w:b/>
                <w:sz w:val="28"/>
                <w:szCs w:val="28"/>
              </w:rPr>
              <w:t xml:space="preserve"> и непрограммным направлениям деятельности), группам и подгруппам видов расходов классификации расходов бюджетов </w:t>
            </w:r>
            <w:r w:rsidRPr="00BA1CF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на 2018 год </w:t>
            </w:r>
          </w:p>
          <w:p w:rsidR="00841AE9" w:rsidRPr="00BA1CF8" w:rsidRDefault="00841AE9" w:rsidP="007243DD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BA1CF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и на плановый период 2019 и 2020 годов</w:t>
            </w:r>
          </w:p>
          <w:p w:rsidR="00841AE9" w:rsidRDefault="00841AE9" w:rsidP="000857B6">
            <w:pPr>
              <w:jc w:val="center"/>
              <w:rPr>
                <w:rFonts w:ascii="Times New Roman" w:hAnsi="Times New Roman"/>
                <w:b/>
                <w:color w:val="000000"/>
                <w:sz w:val="30"/>
              </w:rPr>
            </w:pPr>
          </w:p>
        </w:tc>
      </w:tr>
      <w:tr w:rsidR="00841AE9" w:rsidRPr="00BA28E5" w:rsidTr="000857B6">
        <w:trPr>
          <w:gridAfter w:val="1"/>
          <w:wAfter w:w="115" w:type="dxa"/>
          <w:trHeight w:val="319"/>
        </w:trPr>
        <w:tc>
          <w:tcPr>
            <w:tcW w:w="15593" w:type="dxa"/>
            <w:gridSpan w:val="10"/>
            <w:tcMar>
              <w:left w:w="86" w:type="dxa"/>
              <w:right w:w="158" w:type="dxa"/>
            </w:tcMar>
            <w:vAlign w:val="center"/>
          </w:tcPr>
          <w:p w:rsidR="00841AE9" w:rsidRDefault="00841AE9" w:rsidP="000857B6">
            <w:pPr>
              <w:tabs>
                <w:tab w:val="left" w:pos="14846"/>
              </w:tabs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(тыс. рублей)</w:t>
            </w:r>
          </w:p>
        </w:tc>
      </w:tr>
      <w:tr w:rsidR="00841AE9" w:rsidRPr="00BA28E5" w:rsidTr="000857B6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269" w:type="dxa"/>
          <w:wAfter w:w="115" w:type="dxa"/>
          <w:trHeight w:val="34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AE9" w:rsidRPr="000857B6" w:rsidRDefault="00841AE9" w:rsidP="000857B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AE9" w:rsidRPr="000857B6" w:rsidRDefault="00841AE9" w:rsidP="000857B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Рз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AE9" w:rsidRPr="000857B6" w:rsidRDefault="00841AE9" w:rsidP="000857B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</w:t>
            </w:r>
          </w:p>
        </w:tc>
        <w:tc>
          <w:tcPr>
            <w:tcW w:w="2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AE9" w:rsidRPr="000857B6" w:rsidRDefault="00841AE9" w:rsidP="000857B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AE9" w:rsidRPr="000857B6" w:rsidRDefault="00841AE9" w:rsidP="000857B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AE9" w:rsidRPr="000857B6" w:rsidRDefault="00841AE9" w:rsidP="006166B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2018 год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AE9" w:rsidRPr="006166BC" w:rsidRDefault="00841AE9" w:rsidP="006166B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166BC">
              <w:rPr>
                <w:rFonts w:ascii="Times New Roman" w:hAnsi="Times New Roman"/>
                <w:b/>
                <w:sz w:val="28"/>
                <w:szCs w:val="28"/>
              </w:rPr>
              <w:t>2019 год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AE9" w:rsidRPr="006166BC" w:rsidRDefault="00841AE9" w:rsidP="000857B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166BC">
              <w:rPr>
                <w:rFonts w:ascii="Times New Roman" w:hAnsi="Times New Roman"/>
                <w:b/>
                <w:sz w:val="28"/>
                <w:szCs w:val="28"/>
              </w:rPr>
              <w:t>2020 год</w:t>
            </w:r>
          </w:p>
        </w:tc>
      </w:tr>
    </w:tbl>
    <w:p w:rsidR="00841AE9" w:rsidRDefault="00841AE9"/>
    <w:tbl>
      <w:tblPr>
        <w:tblW w:w="15324" w:type="dxa"/>
        <w:tblInd w:w="93" w:type="dxa"/>
        <w:tblLayout w:type="fixed"/>
        <w:tblLook w:val="00A0"/>
      </w:tblPr>
      <w:tblGrid>
        <w:gridCol w:w="5544"/>
        <w:gridCol w:w="740"/>
        <w:gridCol w:w="640"/>
        <w:gridCol w:w="2060"/>
        <w:gridCol w:w="640"/>
        <w:gridCol w:w="2000"/>
        <w:gridCol w:w="1858"/>
        <w:gridCol w:w="1842"/>
      </w:tblGrid>
      <w:tr w:rsidR="00841AE9" w:rsidRPr="00BA28E5" w:rsidTr="006F2D06">
        <w:trPr>
          <w:trHeight w:val="345"/>
          <w:tblHeader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1AE9" w:rsidRPr="000857B6" w:rsidRDefault="00841AE9" w:rsidP="006C1A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1AE9" w:rsidRPr="000857B6" w:rsidRDefault="00841AE9" w:rsidP="000857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1AE9" w:rsidRPr="000857B6" w:rsidRDefault="00841AE9" w:rsidP="000857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1AE9" w:rsidRPr="000857B6" w:rsidRDefault="00841AE9" w:rsidP="000857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1AE9" w:rsidRPr="000857B6" w:rsidRDefault="00841AE9" w:rsidP="000857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1AE9" w:rsidRPr="000857B6" w:rsidRDefault="00841AE9" w:rsidP="000857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1AE9" w:rsidRPr="000857B6" w:rsidRDefault="00841AE9" w:rsidP="000857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1AE9" w:rsidRPr="000857B6" w:rsidRDefault="00841AE9" w:rsidP="000857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841AE9" w:rsidRPr="00BA28E5" w:rsidTr="000857B6">
        <w:trPr>
          <w:trHeight w:val="34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</w:tcPr>
          <w:p w:rsidR="00841AE9" w:rsidRPr="000857B6" w:rsidRDefault="00841AE9" w:rsidP="006C1A82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</w:tcPr>
          <w:p w:rsidR="00841AE9" w:rsidRPr="000857B6" w:rsidRDefault="00841AE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841AE9" w:rsidRPr="000857B6" w:rsidRDefault="00841AE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</w:tcPr>
          <w:p w:rsidR="00841AE9" w:rsidRPr="000857B6" w:rsidRDefault="00841AE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841AE9" w:rsidRPr="000857B6" w:rsidRDefault="00841AE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41AE9" w:rsidRPr="000857B6" w:rsidRDefault="00841AE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5399,5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41AE9" w:rsidRPr="000857B6" w:rsidRDefault="00841AE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4403,7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41AE9" w:rsidRPr="000857B6" w:rsidRDefault="00841AE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4214,4</w:t>
            </w:r>
          </w:p>
        </w:tc>
      </w:tr>
      <w:tr w:rsidR="00841AE9" w:rsidRPr="00BA28E5" w:rsidTr="000857B6">
        <w:trPr>
          <w:trHeight w:val="34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</w:tcPr>
          <w:p w:rsidR="00841AE9" w:rsidRPr="000857B6" w:rsidRDefault="00841AE9" w:rsidP="006C1A82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</w:tcPr>
          <w:p w:rsidR="00841AE9" w:rsidRPr="000857B6" w:rsidRDefault="00841AE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841AE9" w:rsidRPr="000857B6" w:rsidRDefault="00841AE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</w:tcPr>
          <w:p w:rsidR="00841AE9" w:rsidRPr="000857B6" w:rsidRDefault="00841AE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841AE9" w:rsidRPr="000857B6" w:rsidRDefault="00841AE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41AE9" w:rsidRPr="000857B6" w:rsidRDefault="00841AE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3735,0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41AE9" w:rsidRPr="000857B6" w:rsidRDefault="00841AE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3559,4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41AE9" w:rsidRPr="000857B6" w:rsidRDefault="00841AE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3435,7</w:t>
            </w:r>
          </w:p>
        </w:tc>
      </w:tr>
      <w:tr w:rsidR="00841AE9" w:rsidRPr="00BA28E5" w:rsidTr="000857B6">
        <w:trPr>
          <w:trHeight w:val="34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</w:tcPr>
          <w:p w:rsidR="00841AE9" w:rsidRPr="000857B6" w:rsidRDefault="00841AE9" w:rsidP="006C1A82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</w:tcPr>
          <w:p w:rsidR="00841AE9" w:rsidRPr="000857B6" w:rsidRDefault="00841AE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841AE9" w:rsidRPr="000857B6" w:rsidRDefault="00841AE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</w:tcPr>
          <w:p w:rsidR="00841AE9" w:rsidRPr="000857B6" w:rsidRDefault="00841AE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841AE9" w:rsidRPr="000857B6" w:rsidRDefault="00841AE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41AE9" w:rsidRPr="000857B6" w:rsidRDefault="00841AE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3705,0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41AE9" w:rsidRPr="000857B6" w:rsidRDefault="00841AE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3549,4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41AE9" w:rsidRPr="000857B6" w:rsidRDefault="00841AE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3425,7</w:t>
            </w:r>
          </w:p>
        </w:tc>
      </w:tr>
      <w:tr w:rsidR="00841AE9" w:rsidRPr="00BA28E5" w:rsidTr="000857B6">
        <w:trPr>
          <w:trHeight w:val="34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</w:tcPr>
          <w:p w:rsidR="00841AE9" w:rsidRPr="00E97E8D" w:rsidRDefault="00841AE9" w:rsidP="000700F5">
            <w:pPr>
              <w:rPr>
                <w:rFonts w:ascii="Times New Roman" w:hAnsi="Times New Roman"/>
                <w:sz w:val="28"/>
                <w:szCs w:val="28"/>
              </w:rPr>
            </w:pPr>
            <w:r w:rsidRPr="00E97E8D">
              <w:rPr>
                <w:rFonts w:ascii="Times New Roman" w:hAnsi="Times New Roman"/>
                <w:sz w:val="28"/>
                <w:szCs w:val="28"/>
              </w:rPr>
              <w:t>Расходы на выплаты по оплате труда работников органов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</w:tcPr>
          <w:p w:rsidR="00841AE9" w:rsidRPr="000857B6" w:rsidRDefault="00841AE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841AE9" w:rsidRPr="000857B6" w:rsidRDefault="00841AE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</w:tcPr>
          <w:p w:rsidR="00841AE9" w:rsidRPr="000857B6" w:rsidRDefault="00841AE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09 2</w:t>
            </w: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00 00110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841AE9" w:rsidRPr="000857B6" w:rsidRDefault="00841AE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41AE9" w:rsidRPr="000857B6" w:rsidRDefault="00841AE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3031,4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41AE9" w:rsidRPr="000857B6" w:rsidRDefault="00841AE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3031,4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41AE9" w:rsidRPr="000857B6" w:rsidRDefault="00841AE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3031,4</w:t>
            </w:r>
          </w:p>
        </w:tc>
      </w:tr>
      <w:tr w:rsidR="00841AE9" w:rsidRPr="00BA28E5" w:rsidTr="000857B6">
        <w:trPr>
          <w:trHeight w:val="34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</w:tcPr>
          <w:p w:rsidR="00841AE9" w:rsidRPr="00E97E8D" w:rsidRDefault="00841AE9" w:rsidP="000700F5">
            <w:pPr>
              <w:rPr>
                <w:rFonts w:ascii="Times New Roman" w:hAnsi="Times New Roman"/>
                <w:sz w:val="28"/>
                <w:szCs w:val="28"/>
              </w:rPr>
            </w:pPr>
            <w:r w:rsidRPr="00E97E8D">
              <w:rPr>
                <w:rFonts w:ascii="Times New Roman" w:hAnsi="Times New Roman"/>
                <w:sz w:val="28"/>
                <w:szCs w:val="28"/>
              </w:rPr>
              <w:t>Расходы на обеспечение деятельности органов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</w:tcPr>
          <w:p w:rsidR="00841AE9" w:rsidRPr="000857B6" w:rsidRDefault="00841AE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841AE9" w:rsidRPr="000857B6" w:rsidRDefault="00841AE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</w:tcPr>
          <w:p w:rsidR="00841AE9" w:rsidRPr="000857B6" w:rsidRDefault="00841AE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09 2</w:t>
            </w: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00 00190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841AE9" w:rsidRPr="000857B6" w:rsidRDefault="00841AE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41AE9" w:rsidRPr="000857B6" w:rsidRDefault="00841AE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622,8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41AE9" w:rsidRPr="000857B6" w:rsidRDefault="00841AE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517,8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41AE9" w:rsidRPr="000857B6" w:rsidRDefault="00841AE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394,1</w:t>
            </w:r>
          </w:p>
        </w:tc>
      </w:tr>
      <w:tr w:rsidR="00841AE9" w:rsidRPr="00BA28E5" w:rsidTr="000857B6">
        <w:trPr>
          <w:trHeight w:val="34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</w:tcPr>
          <w:p w:rsidR="00841AE9" w:rsidRPr="008741C4" w:rsidRDefault="00841AE9" w:rsidP="006C1A82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41C4">
              <w:rPr>
                <w:rFonts w:ascii="Times New Roman" w:hAnsi="Times New Roman"/>
                <w:sz w:val="28"/>
                <w:szCs w:val="28"/>
              </w:rPr>
              <w:t>Реализация направления расходов в рамках подпрограммы "Нормативно- методологическое обеспечение и организация бюджетного процесса" муниципальной программы Савоськинского сельского поселения "Управление муниципальными финансами и создание условий для эффективного управления муниципальными финансами" (Уплата налогов, сборов и иных платежей)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</w:tcPr>
          <w:p w:rsidR="00841AE9" w:rsidRPr="000857B6" w:rsidRDefault="00841AE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841AE9" w:rsidRPr="000857B6" w:rsidRDefault="00841AE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</w:tcPr>
          <w:p w:rsidR="00841AE9" w:rsidRPr="000857B6" w:rsidRDefault="00841AE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2 00 999</w:t>
            </w: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90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841AE9" w:rsidRPr="000857B6" w:rsidRDefault="00841AE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41AE9" w:rsidRPr="000857B6" w:rsidRDefault="00841AE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50,6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41AE9" w:rsidRPr="000857B6" w:rsidRDefault="00841AE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41AE9" w:rsidRPr="000857B6" w:rsidRDefault="00841AE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841AE9" w:rsidRPr="00BA28E5" w:rsidTr="000857B6">
        <w:trPr>
          <w:trHeight w:val="34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</w:tcPr>
          <w:p w:rsidR="00841AE9" w:rsidRPr="008741C4" w:rsidRDefault="00841AE9" w:rsidP="006C1A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Расходы на осуществление полномочий по определению в соответствии с частью 1 статья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по иным непрограммным мероприятиям в рамках непрограммных расходов местного самоуправления Савоськинского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</w:tcPr>
          <w:p w:rsidR="00841AE9" w:rsidRPr="000857B6" w:rsidRDefault="00841AE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841AE9" w:rsidRPr="000857B6" w:rsidRDefault="00841AE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</w:tcPr>
          <w:p w:rsidR="00841AE9" w:rsidRDefault="00841AE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99 9 00 72390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841AE9" w:rsidRDefault="00841AE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41AE9" w:rsidRDefault="00841AE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41AE9" w:rsidRDefault="00841AE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41AE9" w:rsidRDefault="00841AE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0,2</w:t>
            </w:r>
          </w:p>
        </w:tc>
      </w:tr>
      <w:tr w:rsidR="00841AE9" w:rsidRPr="00BA28E5" w:rsidTr="000857B6">
        <w:trPr>
          <w:trHeight w:val="34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</w:tcPr>
          <w:p w:rsidR="00841AE9" w:rsidRPr="000857B6" w:rsidRDefault="00841AE9" w:rsidP="006C1A82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</w:tcPr>
          <w:p w:rsidR="00841AE9" w:rsidRPr="000857B6" w:rsidRDefault="00841AE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841AE9" w:rsidRPr="000857B6" w:rsidRDefault="00841AE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</w:tcPr>
          <w:p w:rsidR="00841AE9" w:rsidRPr="000857B6" w:rsidRDefault="00841AE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841AE9" w:rsidRPr="000857B6" w:rsidRDefault="00841AE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41AE9" w:rsidRPr="000857B6" w:rsidRDefault="00841AE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41AE9" w:rsidRPr="000857B6" w:rsidRDefault="00841AE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41AE9" w:rsidRPr="000857B6" w:rsidRDefault="00841AE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10,0</w:t>
            </w:r>
          </w:p>
        </w:tc>
      </w:tr>
      <w:tr w:rsidR="00841AE9" w:rsidRPr="00BA28E5" w:rsidTr="000857B6">
        <w:trPr>
          <w:trHeight w:val="34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</w:tcPr>
          <w:p w:rsidR="00841AE9" w:rsidRPr="000700F5" w:rsidRDefault="00841AE9" w:rsidP="000700F5">
            <w:pPr>
              <w:rPr>
                <w:rFonts w:ascii="Times New Roman" w:hAnsi="Times New Roman"/>
                <w:sz w:val="28"/>
                <w:szCs w:val="28"/>
              </w:rPr>
            </w:pPr>
            <w:r w:rsidRPr="000700F5">
              <w:rPr>
                <w:rFonts w:ascii="Times New Roman" w:hAnsi="Times New Roman"/>
                <w:color w:val="000000"/>
                <w:sz w:val="28"/>
                <w:szCs w:val="28"/>
              </w:rPr>
              <w:t>Официальная публикация нормативно-правовых актов органа местного самоуправления Савоськинского сельского поселения, Собрания депутатов Савоськинского сельского поселения в рамках подпрограммы «Номативно-методическое обеспечение и организация бюджетного процесса» муниципальной программы Савоськинского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</w:tcPr>
          <w:p w:rsidR="00841AE9" w:rsidRPr="000857B6" w:rsidRDefault="00841AE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841AE9" w:rsidRPr="000857B6" w:rsidRDefault="00841AE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</w:tcPr>
          <w:p w:rsidR="00841AE9" w:rsidRPr="000857B6" w:rsidRDefault="00841AE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09 2 00 2611</w:t>
            </w: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841AE9" w:rsidRPr="000857B6" w:rsidRDefault="00841AE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41AE9" w:rsidRPr="000857B6" w:rsidRDefault="00841AE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20,0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41AE9" w:rsidRPr="000857B6" w:rsidRDefault="00841AE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41AE9" w:rsidRPr="000857B6" w:rsidRDefault="00841AE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841AE9" w:rsidRPr="00BA28E5" w:rsidTr="000857B6">
        <w:trPr>
          <w:trHeight w:val="34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</w:tcPr>
          <w:p w:rsidR="00841AE9" w:rsidRPr="000700F5" w:rsidRDefault="00841AE9" w:rsidP="000700F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00F5">
              <w:rPr>
                <w:rFonts w:ascii="Times New Roman" w:hAnsi="Times New Roman"/>
                <w:color w:val="000000"/>
                <w:sz w:val="28"/>
                <w:szCs w:val="28"/>
              </w:rPr>
              <w:t>Уплата членских взносов в Ассоциацию муниципальных образований (Уплата налогов, сборов и иных платежей)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</w:tcPr>
          <w:p w:rsidR="00841AE9" w:rsidRPr="000857B6" w:rsidRDefault="00841AE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841AE9" w:rsidRPr="000857B6" w:rsidRDefault="00841AE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</w:tcPr>
          <w:p w:rsidR="00841AE9" w:rsidRPr="000857B6" w:rsidRDefault="00841AE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99</w:t>
            </w: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9 00 26230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841AE9" w:rsidRPr="000857B6" w:rsidRDefault="00841AE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41AE9" w:rsidRPr="000857B6" w:rsidRDefault="00841AE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41AE9" w:rsidRPr="000857B6" w:rsidRDefault="00841AE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41AE9" w:rsidRPr="000857B6" w:rsidRDefault="00841AE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10,0</w:t>
            </w:r>
          </w:p>
        </w:tc>
      </w:tr>
      <w:tr w:rsidR="00841AE9" w:rsidRPr="00BA28E5" w:rsidTr="000857B6">
        <w:trPr>
          <w:trHeight w:val="34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</w:tcPr>
          <w:p w:rsidR="00841AE9" w:rsidRDefault="00841AE9" w:rsidP="00ED2CE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НАЦИОНАЛЬНАЯ ОБОРОНА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</w:tcPr>
          <w:p w:rsidR="00841AE9" w:rsidRDefault="00841AE9" w:rsidP="00ED2CE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841AE9" w:rsidRDefault="00841AE9" w:rsidP="00ED2CE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</w:tcPr>
          <w:p w:rsidR="00841AE9" w:rsidRDefault="00841AE9" w:rsidP="00ED2CE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841AE9" w:rsidRDefault="00841AE9" w:rsidP="00ED2CE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41AE9" w:rsidRDefault="00841AE9" w:rsidP="00ED2CE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69,3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41AE9" w:rsidRDefault="00841AE9" w:rsidP="00ED2CE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69,3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41AE9" w:rsidRDefault="00841AE9" w:rsidP="00ED2CE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841AE9" w:rsidRPr="00BA28E5" w:rsidTr="000857B6">
        <w:trPr>
          <w:trHeight w:val="34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</w:tcPr>
          <w:p w:rsidR="00841AE9" w:rsidRDefault="00841AE9" w:rsidP="00ED2CE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Мобилизация и вневойсковая подготовка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</w:tcPr>
          <w:p w:rsidR="00841AE9" w:rsidRDefault="00841AE9" w:rsidP="00ED2CE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841AE9" w:rsidRDefault="00841AE9" w:rsidP="00ED2CE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</w:tcPr>
          <w:p w:rsidR="00841AE9" w:rsidRDefault="00841AE9" w:rsidP="00ED2CE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841AE9" w:rsidRDefault="00841AE9" w:rsidP="00ED2CE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41AE9" w:rsidRDefault="00841AE9" w:rsidP="00ED2CE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69,3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41AE9" w:rsidRDefault="00841AE9" w:rsidP="00ED2CE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69,3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41AE9" w:rsidRDefault="00841AE9" w:rsidP="00ED2CE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841AE9" w:rsidRPr="00BA28E5" w:rsidTr="000857B6">
        <w:trPr>
          <w:trHeight w:val="34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</w:tcPr>
          <w:p w:rsidR="00841AE9" w:rsidRDefault="00841AE9" w:rsidP="00ED2CE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Расходы на осуществление первичного воинского учета на территориях, где отсутствуют военные комиссариаты в рамках непрограммных расходов (Расходы на выплаты персоналу государственных (муниципальных) органов)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</w:tcPr>
          <w:p w:rsidR="00841AE9" w:rsidRDefault="00841AE9" w:rsidP="00ED2CE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841AE9" w:rsidRDefault="00841AE9" w:rsidP="00ED2CE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</w:tcPr>
          <w:p w:rsidR="00841AE9" w:rsidRDefault="00841AE9" w:rsidP="00ED2CE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99 9 00 51180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841AE9" w:rsidRDefault="00841AE9" w:rsidP="00ED2CE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41AE9" w:rsidRDefault="00841AE9" w:rsidP="00ED2CE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64,4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41AE9" w:rsidRDefault="00841AE9" w:rsidP="00ED2CE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64,4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41AE9" w:rsidRDefault="00841AE9" w:rsidP="00ED2CE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841AE9" w:rsidRPr="00BA28E5" w:rsidTr="000857B6">
        <w:trPr>
          <w:trHeight w:val="34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</w:tcPr>
          <w:p w:rsidR="00841AE9" w:rsidRDefault="00841AE9" w:rsidP="00ED2CE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Расходы на осуществление первичного воинского учета на территориях, где отсутствуют военные комиссариаты в рамках непрограммных расходов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</w:tcPr>
          <w:p w:rsidR="00841AE9" w:rsidRDefault="00841AE9" w:rsidP="00ED2CE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841AE9" w:rsidRDefault="00841AE9" w:rsidP="00ED2CE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</w:tcPr>
          <w:p w:rsidR="00841AE9" w:rsidRDefault="00841AE9" w:rsidP="00ED2CE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99 9 00 51180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841AE9" w:rsidRDefault="00841AE9" w:rsidP="00ED2CE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41AE9" w:rsidRDefault="00841AE9" w:rsidP="00ED2CE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4,9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41AE9" w:rsidRDefault="00841AE9" w:rsidP="00ED2CE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41AE9" w:rsidRDefault="00841AE9" w:rsidP="00ED2CE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841AE9" w:rsidRPr="00BA28E5" w:rsidTr="000857B6">
        <w:trPr>
          <w:trHeight w:val="34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</w:tcPr>
          <w:p w:rsidR="00841AE9" w:rsidRDefault="00841AE9" w:rsidP="00ED2CE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</w:tcPr>
          <w:p w:rsidR="00841AE9" w:rsidRDefault="00841AE9" w:rsidP="00ED2CE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841AE9" w:rsidRDefault="00841AE9" w:rsidP="00ED2CE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</w:tcPr>
          <w:p w:rsidR="00841AE9" w:rsidRDefault="00841AE9" w:rsidP="00ED2CE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841AE9" w:rsidRDefault="00841AE9" w:rsidP="00ED2CE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41AE9" w:rsidRDefault="00841AE9" w:rsidP="00ED2CE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41AE9" w:rsidRDefault="00841AE9" w:rsidP="00ED2CE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41AE9" w:rsidRDefault="00841AE9" w:rsidP="00ED2CE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841AE9" w:rsidRPr="00BA28E5" w:rsidTr="000857B6">
        <w:trPr>
          <w:trHeight w:val="34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</w:tcPr>
          <w:p w:rsidR="00841AE9" w:rsidRPr="000857B6" w:rsidRDefault="00841AE9" w:rsidP="006C1A82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</w:tcPr>
          <w:p w:rsidR="00841AE9" w:rsidRPr="000857B6" w:rsidRDefault="00841AE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841AE9" w:rsidRPr="000857B6" w:rsidRDefault="00841AE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</w:tcPr>
          <w:p w:rsidR="00841AE9" w:rsidRPr="000857B6" w:rsidRDefault="00841AE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841AE9" w:rsidRPr="000857B6" w:rsidRDefault="00841AE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41AE9" w:rsidRPr="000857B6" w:rsidRDefault="00841AE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167,0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41AE9" w:rsidRPr="000857B6" w:rsidRDefault="00841AE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163,8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41AE9" w:rsidRPr="000857B6" w:rsidRDefault="00841AE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170,8</w:t>
            </w:r>
          </w:p>
        </w:tc>
      </w:tr>
      <w:tr w:rsidR="00841AE9" w:rsidRPr="00BA28E5" w:rsidTr="000857B6">
        <w:trPr>
          <w:trHeight w:val="34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</w:tcPr>
          <w:p w:rsidR="00841AE9" w:rsidRPr="002855EF" w:rsidRDefault="00841AE9" w:rsidP="006C1A82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55EF">
              <w:rPr>
                <w:rFonts w:ascii="Times New Roman" w:hAnsi="Times New Roman"/>
                <w:color w:val="000000"/>
                <w:sz w:val="28"/>
                <w:szCs w:val="28"/>
              </w:rPr>
              <w:t>Проведение мероприятий по благоустройству территории в рамках подпрограммы «Благоустройство территории» муниципальной программы Савоськинского сельского поселения «Обеспечение качественными жилищно-коммунальными услугами населения Савоськинского сельского поселения», «Благоустройство территории»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</w:tcPr>
          <w:p w:rsidR="00841AE9" w:rsidRPr="000857B6" w:rsidRDefault="00841AE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841AE9" w:rsidRPr="000857B6" w:rsidRDefault="00841AE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</w:tcPr>
          <w:p w:rsidR="00841AE9" w:rsidRPr="000857B6" w:rsidRDefault="00841AE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01 2 00 2602</w:t>
            </w: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841AE9" w:rsidRPr="000857B6" w:rsidRDefault="00841AE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41AE9" w:rsidRPr="000857B6" w:rsidRDefault="00841AE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157,0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41AE9" w:rsidRPr="000857B6" w:rsidRDefault="00841AE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163,8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41AE9" w:rsidRPr="000857B6" w:rsidRDefault="00841AE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170,8</w:t>
            </w:r>
          </w:p>
        </w:tc>
      </w:tr>
      <w:tr w:rsidR="00841AE9" w:rsidRPr="00BA28E5" w:rsidTr="000857B6">
        <w:trPr>
          <w:trHeight w:val="34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</w:tcPr>
          <w:p w:rsidR="00841AE9" w:rsidRPr="000857B6" w:rsidRDefault="00841AE9" w:rsidP="006C1A82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Проведение мероприятий по охране окружающей среды в рамках подпрограммы «Охрана окружающей среды» муниципальной программы Савоськинского сельского поселения «Охрана окружающей среды и рациональное природопользование» (Иные закупки товаров, работ и услуг для обеспечения государственных (муниципальных) услуг)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</w:tcPr>
          <w:p w:rsidR="00841AE9" w:rsidRPr="000857B6" w:rsidRDefault="00841AE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841AE9" w:rsidRPr="000857B6" w:rsidRDefault="00841AE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</w:tcPr>
          <w:p w:rsidR="00841AE9" w:rsidRPr="000857B6" w:rsidRDefault="00841AE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05 1 00 26080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841AE9" w:rsidRPr="000857B6" w:rsidRDefault="00841AE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41AE9" w:rsidRPr="000857B6" w:rsidRDefault="00841AE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41AE9" w:rsidRPr="000857B6" w:rsidRDefault="00841AE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41AE9" w:rsidRPr="000857B6" w:rsidRDefault="00841AE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841AE9" w:rsidRPr="00BA28E5" w:rsidTr="000857B6">
        <w:trPr>
          <w:trHeight w:val="34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</w:tcPr>
          <w:p w:rsidR="00841AE9" w:rsidRPr="000857B6" w:rsidRDefault="00841AE9" w:rsidP="003E031D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</w:tcPr>
          <w:p w:rsidR="00841AE9" w:rsidRPr="000857B6" w:rsidRDefault="00841AE9" w:rsidP="003E03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841AE9" w:rsidRPr="000857B6" w:rsidRDefault="00841AE9" w:rsidP="003E03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</w:tcPr>
          <w:p w:rsidR="00841AE9" w:rsidRPr="000857B6" w:rsidRDefault="00841AE9" w:rsidP="003E03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841AE9" w:rsidRPr="000857B6" w:rsidRDefault="00841AE9" w:rsidP="003E031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41AE9" w:rsidRPr="000857B6" w:rsidRDefault="00841AE9" w:rsidP="003E031D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1428,2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41AE9" w:rsidRPr="000857B6" w:rsidRDefault="00841AE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611,2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41AE9" w:rsidRPr="000857B6" w:rsidRDefault="00841AE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607,9</w:t>
            </w:r>
          </w:p>
        </w:tc>
      </w:tr>
      <w:tr w:rsidR="00841AE9" w:rsidRPr="00BA28E5" w:rsidTr="000857B6">
        <w:trPr>
          <w:trHeight w:val="34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</w:tcPr>
          <w:p w:rsidR="00841AE9" w:rsidRPr="000857B6" w:rsidRDefault="00841AE9" w:rsidP="006C1A82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Культура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</w:tcPr>
          <w:p w:rsidR="00841AE9" w:rsidRPr="000857B6" w:rsidRDefault="00841AE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841AE9" w:rsidRPr="000857B6" w:rsidRDefault="00841AE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</w:tcPr>
          <w:p w:rsidR="00841AE9" w:rsidRPr="000857B6" w:rsidRDefault="00841AE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841AE9" w:rsidRPr="000857B6" w:rsidRDefault="00841AE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41AE9" w:rsidRPr="000857B6" w:rsidRDefault="00841AE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1428,2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41AE9" w:rsidRPr="000857B6" w:rsidRDefault="00841AE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611,2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41AE9" w:rsidRPr="000857B6" w:rsidRDefault="00841AE9" w:rsidP="00F33CB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607,9</w:t>
            </w:r>
          </w:p>
        </w:tc>
      </w:tr>
      <w:tr w:rsidR="00841AE9" w:rsidRPr="00BA28E5" w:rsidTr="000857B6">
        <w:trPr>
          <w:trHeight w:val="34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</w:tcPr>
          <w:p w:rsidR="00841AE9" w:rsidRPr="000857B6" w:rsidRDefault="00841AE9" w:rsidP="006C1A82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деятельност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 (оказание услуг) муниципальных учреждений Савоськинского сельского поселения</w:t>
            </w: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рамках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подпрограммы «Культура Савоськинского сельского поселения» муниципальной</w:t>
            </w: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программы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Савоськинского сельского поселения</w:t>
            </w: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«Развитие культуры</w:t>
            </w: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» (Субсидии бюджетным учреждениям)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</w:tcPr>
          <w:p w:rsidR="00841AE9" w:rsidRPr="000857B6" w:rsidRDefault="00841AE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841AE9" w:rsidRPr="000857B6" w:rsidRDefault="00841AE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</w:tcPr>
          <w:p w:rsidR="00841AE9" w:rsidRPr="000857B6" w:rsidRDefault="00841AE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04  </w:t>
            </w: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1 00 00590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841AE9" w:rsidRPr="000857B6" w:rsidRDefault="00841AE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41AE9" w:rsidRPr="000857B6" w:rsidRDefault="00841AE9" w:rsidP="00A6061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1143,5             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41AE9" w:rsidRPr="000857B6" w:rsidRDefault="00841AE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278,3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41AE9" w:rsidRPr="000857B6" w:rsidRDefault="00841AE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312,6</w:t>
            </w:r>
          </w:p>
        </w:tc>
      </w:tr>
      <w:tr w:rsidR="00841AE9" w:rsidRPr="00BA28E5" w:rsidTr="000857B6">
        <w:trPr>
          <w:trHeight w:val="34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</w:tcPr>
          <w:p w:rsidR="00841AE9" w:rsidRPr="000857B6" w:rsidRDefault="00841AE9" w:rsidP="006C1A82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повышение заработной платы работникам   культуры в рамках подпрограммы «Культура Савоськинского сельского поселения» муниципальной программы Савоськинского сельского поселения «Развитие культуры» (Субсидии бюджетным учреждениям)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</w:tcPr>
          <w:p w:rsidR="00841AE9" w:rsidRPr="000857B6" w:rsidRDefault="00841AE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841AE9" w:rsidRPr="000857B6" w:rsidRDefault="00841AE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</w:tcPr>
          <w:p w:rsidR="00841AE9" w:rsidRPr="00AF353A" w:rsidRDefault="00841AE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04 1 00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S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3850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841AE9" w:rsidRPr="000857B6" w:rsidRDefault="00841AE9" w:rsidP="000857B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41AE9" w:rsidRDefault="00841AE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284,7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41AE9" w:rsidRPr="000857B6" w:rsidRDefault="00841AE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332,9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41AE9" w:rsidRPr="000857B6" w:rsidRDefault="00841AE9" w:rsidP="000857B6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295,3</w:t>
            </w:r>
          </w:p>
        </w:tc>
      </w:tr>
    </w:tbl>
    <w:p w:rsidR="00841AE9" w:rsidRDefault="00841AE9" w:rsidP="00D16AAF">
      <w:pPr>
        <w:rPr>
          <w:sz w:val="28"/>
          <w:szCs w:val="28"/>
        </w:rPr>
      </w:pPr>
    </w:p>
    <w:p w:rsidR="00841AE9" w:rsidRDefault="00841AE9" w:rsidP="00F710A3">
      <w:pPr>
        <w:tabs>
          <w:tab w:val="left" w:pos="375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Собрания депутатов – </w:t>
      </w:r>
    </w:p>
    <w:p w:rsidR="00841AE9" w:rsidRPr="000F4C95" w:rsidRDefault="00841AE9" w:rsidP="00F710A3">
      <w:pPr>
        <w:tabs>
          <w:tab w:val="left" w:pos="3750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>глава Савоськинского сельского поселения</w:t>
      </w:r>
      <w:r w:rsidRPr="000F4C95">
        <w:rPr>
          <w:rFonts w:ascii="Times New Roman" w:hAnsi="Times New Roman"/>
          <w:sz w:val="28"/>
          <w:szCs w:val="28"/>
        </w:rPr>
        <w:tab/>
      </w:r>
      <w:r w:rsidRPr="000F4C95">
        <w:rPr>
          <w:rFonts w:ascii="Times New Roman" w:hAnsi="Times New Roman"/>
          <w:sz w:val="28"/>
          <w:szCs w:val="28"/>
        </w:rPr>
        <w:tab/>
      </w:r>
      <w:r w:rsidRPr="000F4C95">
        <w:rPr>
          <w:rFonts w:ascii="Times New Roman" w:hAnsi="Times New Roman"/>
          <w:sz w:val="28"/>
          <w:szCs w:val="28"/>
        </w:rPr>
        <w:tab/>
      </w:r>
      <w:r w:rsidRPr="000F4C95">
        <w:rPr>
          <w:rFonts w:ascii="Times New Roman" w:hAnsi="Times New Roman"/>
          <w:sz w:val="28"/>
          <w:szCs w:val="28"/>
        </w:rPr>
        <w:tab/>
      </w:r>
      <w:r w:rsidRPr="000F4C95">
        <w:rPr>
          <w:rFonts w:ascii="Times New Roman" w:hAnsi="Times New Roman"/>
          <w:sz w:val="28"/>
          <w:szCs w:val="28"/>
        </w:rPr>
        <w:tab/>
      </w:r>
      <w:r w:rsidRPr="000F4C95"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>А.В.Сакмаров</w:t>
      </w:r>
    </w:p>
    <w:p w:rsidR="00841AE9" w:rsidRDefault="00841AE9" w:rsidP="00F710A3">
      <w:pPr>
        <w:rPr>
          <w:sz w:val="28"/>
          <w:szCs w:val="28"/>
        </w:rPr>
      </w:pPr>
    </w:p>
    <w:p w:rsidR="00841AE9" w:rsidRDefault="00841AE9" w:rsidP="00F710A3">
      <w:pPr>
        <w:rPr>
          <w:sz w:val="28"/>
          <w:szCs w:val="28"/>
        </w:rPr>
      </w:pPr>
    </w:p>
    <w:p w:rsidR="00841AE9" w:rsidRPr="00D16AAF" w:rsidRDefault="00841AE9">
      <w:pPr>
        <w:rPr>
          <w:sz w:val="28"/>
          <w:szCs w:val="28"/>
        </w:rPr>
      </w:pPr>
    </w:p>
    <w:sectPr w:rsidR="00841AE9" w:rsidRPr="00D16AAF" w:rsidSect="006F2D06">
      <w:headerReference w:type="default" r:id="rId6"/>
      <w:footerReference w:type="even" r:id="rId7"/>
      <w:footerReference w:type="default" r:id="rId8"/>
      <w:headerReference w:type="first" r:id="rId9"/>
      <w:pgSz w:w="16838" w:h="11906" w:orient="landscape"/>
      <w:pgMar w:top="1134" w:right="1134" w:bottom="850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1AE9" w:rsidRDefault="00841AE9" w:rsidP="006F2D06">
      <w:r>
        <w:separator/>
      </w:r>
    </w:p>
  </w:endnote>
  <w:endnote w:type="continuationSeparator" w:id="0">
    <w:p w:rsidR="00841AE9" w:rsidRDefault="00841AE9" w:rsidP="006F2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AE9" w:rsidRDefault="00841AE9" w:rsidP="006E7D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41AE9" w:rsidRDefault="00841AE9" w:rsidP="00EE18F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AE9" w:rsidRDefault="00841AE9" w:rsidP="006E7D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:rsidR="00841AE9" w:rsidRDefault="00841AE9" w:rsidP="00EE18FE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1AE9" w:rsidRDefault="00841AE9" w:rsidP="006F2D06">
      <w:r>
        <w:separator/>
      </w:r>
    </w:p>
  </w:footnote>
  <w:footnote w:type="continuationSeparator" w:id="0">
    <w:p w:rsidR="00841AE9" w:rsidRDefault="00841AE9" w:rsidP="006F2D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AE9" w:rsidRPr="006F2D06" w:rsidRDefault="00841AE9" w:rsidP="006F2D06">
    <w:pPr>
      <w:pStyle w:val="Header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5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841AE9" w:rsidRDefault="00841AE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AE9" w:rsidRDefault="00841AE9" w:rsidP="006F2D06">
    <w:pPr>
      <w:pStyle w:val="Header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243DD"/>
    <w:rsid w:val="00000012"/>
    <w:rsid w:val="0000706F"/>
    <w:rsid w:val="000346F5"/>
    <w:rsid w:val="000457E4"/>
    <w:rsid w:val="00051E04"/>
    <w:rsid w:val="0005768C"/>
    <w:rsid w:val="000655D1"/>
    <w:rsid w:val="0006754C"/>
    <w:rsid w:val="000700F5"/>
    <w:rsid w:val="000701AD"/>
    <w:rsid w:val="00074B10"/>
    <w:rsid w:val="000857B6"/>
    <w:rsid w:val="000B64C3"/>
    <w:rsid w:val="000B7D7F"/>
    <w:rsid w:val="000D5ABF"/>
    <w:rsid w:val="000F45B1"/>
    <w:rsid w:val="000F4C95"/>
    <w:rsid w:val="001066CB"/>
    <w:rsid w:val="00134ADE"/>
    <w:rsid w:val="001376FE"/>
    <w:rsid w:val="00142760"/>
    <w:rsid w:val="00143767"/>
    <w:rsid w:val="0014568D"/>
    <w:rsid w:val="001508E3"/>
    <w:rsid w:val="00154DE7"/>
    <w:rsid w:val="001735AA"/>
    <w:rsid w:val="0018608E"/>
    <w:rsid w:val="00187E53"/>
    <w:rsid w:val="00192A89"/>
    <w:rsid w:val="001A2736"/>
    <w:rsid w:val="001A44EF"/>
    <w:rsid w:val="001C33C8"/>
    <w:rsid w:val="001D7DBF"/>
    <w:rsid w:val="002013A4"/>
    <w:rsid w:val="0021567C"/>
    <w:rsid w:val="00274083"/>
    <w:rsid w:val="00277102"/>
    <w:rsid w:val="002855EF"/>
    <w:rsid w:val="0028678D"/>
    <w:rsid w:val="0029471B"/>
    <w:rsid w:val="002B4699"/>
    <w:rsid w:val="002C1005"/>
    <w:rsid w:val="002D6D2D"/>
    <w:rsid w:val="002E2E57"/>
    <w:rsid w:val="0030299B"/>
    <w:rsid w:val="00302AEE"/>
    <w:rsid w:val="00314D5F"/>
    <w:rsid w:val="00341C15"/>
    <w:rsid w:val="0034288A"/>
    <w:rsid w:val="003476BC"/>
    <w:rsid w:val="0035167F"/>
    <w:rsid w:val="00351887"/>
    <w:rsid w:val="003546E1"/>
    <w:rsid w:val="00370A36"/>
    <w:rsid w:val="003A58B3"/>
    <w:rsid w:val="003C0EBA"/>
    <w:rsid w:val="003C78B0"/>
    <w:rsid w:val="003E031D"/>
    <w:rsid w:val="003F6BB1"/>
    <w:rsid w:val="00431BB5"/>
    <w:rsid w:val="00436590"/>
    <w:rsid w:val="004660F2"/>
    <w:rsid w:val="004A083A"/>
    <w:rsid w:val="004A5212"/>
    <w:rsid w:val="004B51A1"/>
    <w:rsid w:val="004C7565"/>
    <w:rsid w:val="004E0F89"/>
    <w:rsid w:val="004F742B"/>
    <w:rsid w:val="00503B32"/>
    <w:rsid w:val="00504A56"/>
    <w:rsid w:val="005229B3"/>
    <w:rsid w:val="00586F9D"/>
    <w:rsid w:val="005A170C"/>
    <w:rsid w:val="006166BC"/>
    <w:rsid w:val="006218DD"/>
    <w:rsid w:val="006679FC"/>
    <w:rsid w:val="0069634E"/>
    <w:rsid w:val="006B71D3"/>
    <w:rsid w:val="006C1A82"/>
    <w:rsid w:val="006C3272"/>
    <w:rsid w:val="006E1EE4"/>
    <w:rsid w:val="006E7D40"/>
    <w:rsid w:val="006F2D06"/>
    <w:rsid w:val="00701085"/>
    <w:rsid w:val="007243DD"/>
    <w:rsid w:val="0073074B"/>
    <w:rsid w:val="00746C04"/>
    <w:rsid w:val="00776BD6"/>
    <w:rsid w:val="007B6100"/>
    <w:rsid w:val="007D0314"/>
    <w:rsid w:val="007F61DD"/>
    <w:rsid w:val="00815D2F"/>
    <w:rsid w:val="00834087"/>
    <w:rsid w:val="00841AE9"/>
    <w:rsid w:val="00846B7E"/>
    <w:rsid w:val="00867CC4"/>
    <w:rsid w:val="008725C2"/>
    <w:rsid w:val="008741C4"/>
    <w:rsid w:val="008820D7"/>
    <w:rsid w:val="008958B3"/>
    <w:rsid w:val="008A4411"/>
    <w:rsid w:val="008E396E"/>
    <w:rsid w:val="008F7046"/>
    <w:rsid w:val="00901E20"/>
    <w:rsid w:val="00933BBE"/>
    <w:rsid w:val="00942323"/>
    <w:rsid w:val="0096665B"/>
    <w:rsid w:val="009724A9"/>
    <w:rsid w:val="00972660"/>
    <w:rsid w:val="009A4E98"/>
    <w:rsid w:val="009A65CD"/>
    <w:rsid w:val="009A69EB"/>
    <w:rsid w:val="009B5630"/>
    <w:rsid w:val="009E1611"/>
    <w:rsid w:val="00A042EE"/>
    <w:rsid w:val="00A242FB"/>
    <w:rsid w:val="00A60614"/>
    <w:rsid w:val="00A639FE"/>
    <w:rsid w:val="00A6560B"/>
    <w:rsid w:val="00A85767"/>
    <w:rsid w:val="00AA1DE1"/>
    <w:rsid w:val="00AF353A"/>
    <w:rsid w:val="00AF6ABE"/>
    <w:rsid w:val="00B035FB"/>
    <w:rsid w:val="00B124FF"/>
    <w:rsid w:val="00B4085E"/>
    <w:rsid w:val="00B606C1"/>
    <w:rsid w:val="00B61D1D"/>
    <w:rsid w:val="00B63C81"/>
    <w:rsid w:val="00B6465B"/>
    <w:rsid w:val="00BA0B2A"/>
    <w:rsid w:val="00BA1CF8"/>
    <w:rsid w:val="00BA28E5"/>
    <w:rsid w:val="00C11CFE"/>
    <w:rsid w:val="00C12D19"/>
    <w:rsid w:val="00C2544A"/>
    <w:rsid w:val="00C32397"/>
    <w:rsid w:val="00C7266E"/>
    <w:rsid w:val="00C92FBE"/>
    <w:rsid w:val="00C93CEF"/>
    <w:rsid w:val="00C941BE"/>
    <w:rsid w:val="00CA0BE2"/>
    <w:rsid w:val="00CE1C69"/>
    <w:rsid w:val="00CF6E86"/>
    <w:rsid w:val="00D14CE9"/>
    <w:rsid w:val="00D16AAF"/>
    <w:rsid w:val="00D20773"/>
    <w:rsid w:val="00D21CB5"/>
    <w:rsid w:val="00D33C1D"/>
    <w:rsid w:val="00D4675C"/>
    <w:rsid w:val="00D6027A"/>
    <w:rsid w:val="00D67CA6"/>
    <w:rsid w:val="00DA2776"/>
    <w:rsid w:val="00DA4736"/>
    <w:rsid w:val="00DB1802"/>
    <w:rsid w:val="00DB5CB8"/>
    <w:rsid w:val="00DC37AD"/>
    <w:rsid w:val="00E360B4"/>
    <w:rsid w:val="00E4518F"/>
    <w:rsid w:val="00E97E8D"/>
    <w:rsid w:val="00EA62EA"/>
    <w:rsid w:val="00EA795C"/>
    <w:rsid w:val="00EC0DFC"/>
    <w:rsid w:val="00ED2CED"/>
    <w:rsid w:val="00EE18FE"/>
    <w:rsid w:val="00F10754"/>
    <w:rsid w:val="00F33CB9"/>
    <w:rsid w:val="00F5123F"/>
    <w:rsid w:val="00F61C18"/>
    <w:rsid w:val="00F710A3"/>
    <w:rsid w:val="00F72738"/>
    <w:rsid w:val="00F91A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43DD"/>
    <w:rPr>
      <w:rFonts w:eastAsia="Times New Roman"/>
      <w:sz w:val="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7243DD"/>
    <w:rPr>
      <w:lang w:eastAsia="en-US"/>
    </w:rPr>
  </w:style>
  <w:style w:type="paragraph" w:styleId="Header">
    <w:name w:val="header"/>
    <w:basedOn w:val="Normal"/>
    <w:link w:val="HeaderChar"/>
    <w:uiPriority w:val="99"/>
    <w:rsid w:val="006F2D06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F2D06"/>
    <w:rPr>
      <w:rFonts w:eastAsia="Times New Roman" w:cs="Times New Roman"/>
      <w:sz w:val="2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6F2D0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F2D06"/>
    <w:rPr>
      <w:rFonts w:eastAsia="Times New Roman" w:cs="Times New Roman"/>
      <w:sz w:val="2"/>
      <w:lang w:eastAsia="ru-RU"/>
    </w:rPr>
  </w:style>
  <w:style w:type="character" w:styleId="PageNumber">
    <w:name w:val="page number"/>
    <w:basedOn w:val="DefaultParagraphFont"/>
    <w:uiPriority w:val="99"/>
    <w:rsid w:val="00EE18FE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EE18F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0299B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453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3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3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129</TotalTime>
  <Pages>5</Pages>
  <Words>781</Words>
  <Characters>4458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Захарова</dc:creator>
  <cp:keywords/>
  <dc:description/>
  <cp:lastModifiedBy>User</cp:lastModifiedBy>
  <cp:revision>81</cp:revision>
  <cp:lastPrinted>2017-11-14T07:28:00Z</cp:lastPrinted>
  <dcterms:created xsi:type="dcterms:W3CDTF">2017-10-03T17:40:00Z</dcterms:created>
  <dcterms:modified xsi:type="dcterms:W3CDTF">2017-11-22T08:19:00Z</dcterms:modified>
</cp:coreProperties>
</file>